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B2D" w:rsidRDefault="00A95B2D" w:rsidP="00EA46EC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noProof w:val="0"/>
          <w:sz w:val="22"/>
          <w:szCs w:val="22"/>
        </w:rPr>
        <w:t>S5-205xxx</w:t>
      </w:r>
    </w:p>
    <w:p w:rsidR="00A95B2D" w:rsidRDefault="00A95B2D" w:rsidP="00A95B2D">
      <w:pPr>
        <w:pStyle w:val="CRCoverPage"/>
        <w:outlineLvl w:val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_GoBack"/>
            <w:bookmarkEnd w:id="3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1519" w:rsidP="00835F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835FB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5B2D" w:rsidP="008B0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F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19C3" w:rsidP="00473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</w:t>
            </w:r>
            <w:r w:rsidR="00EC034D">
              <w:rPr>
                <w:b/>
                <w:noProof/>
                <w:sz w:val="28"/>
              </w:rPr>
              <w:t>5</w:t>
            </w:r>
            <w:r w:rsidRPr="00ED19C3">
              <w:rPr>
                <w:b/>
                <w:noProof/>
                <w:sz w:val="28"/>
              </w:rPr>
              <w:t>.</w:t>
            </w:r>
            <w:r w:rsidR="00473032">
              <w:rPr>
                <w:b/>
                <w:noProof/>
                <w:sz w:val="28"/>
              </w:rPr>
              <w:t>7</w:t>
            </w:r>
            <w:r w:rsidRPr="00ED19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D5956" w:rsidTr="00A924ED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D5956" w:rsidRDefault="008D5956" w:rsidP="00A95B2D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Change map data type for presence are information</w:t>
                  </w:r>
                  <w:r w:rsidR="00A95B2D">
                    <w:t xml:space="preserve"> Option 1</w:t>
                  </w:r>
                </w:p>
              </w:tc>
            </w:tr>
          </w:tbl>
          <w:p w:rsidR="001E41F3" w:rsidRPr="008D59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8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330EB4">
              <w:t xml:space="preserve">, </w:t>
            </w:r>
            <w:r w:rsidR="00330EB4" w:rsidRPr="008D619E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661" w:rsidP="00A95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15E2D">
              <w:rPr>
                <w:noProof/>
              </w:rPr>
              <w:t>-</w:t>
            </w:r>
            <w:r w:rsidR="00A95B2D">
              <w:rPr>
                <w:noProof/>
              </w:rPr>
              <w:t>11</w:t>
            </w:r>
            <w:r w:rsidR="00515E2D">
              <w:rPr>
                <w:noProof/>
              </w:rPr>
              <w:t>-</w:t>
            </w:r>
            <w:r w:rsidR="00A95B2D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E2D" w:rsidP="00E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034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E21" w:rsidRDefault="00C90A17" w:rsidP="00B05E9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t>presenceReportingAreaInformation</w:t>
            </w:r>
            <w:proofErr w:type="spellEnd"/>
            <w:r>
              <w:t xml:space="preserve"> is defined as a map data type in TS 32.291. The </w:t>
            </w:r>
            <w:proofErr w:type="spellStart"/>
            <w:r>
              <w:t>presenceReportingAreaInformation</w:t>
            </w:r>
            <w:proofErr w:type="spellEnd"/>
            <w:r>
              <w:t xml:space="preserve"> should be capable to support adding, modification and deleting according TS 32.291.</w:t>
            </w:r>
          </w:p>
          <w:p w:rsidR="00C90A17" w:rsidRDefault="00C90A17" w:rsidP="00B05E96">
            <w:pPr>
              <w:pStyle w:val="CRCoverPage"/>
              <w:spacing w:after="0"/>
              <w:ind w:left="100"/>
            </w:pPr>
            <w:r>
              <w:t xml:space="preserve">However, the deleting for particular attribute of a map data type might require </w:t>
            </w:r>
            <w:proofErr w:type="spellStart"/>
            <w:r>
              <w:t>nullable</w:t>
            </w:r>
            <w:proofErr w:type="spellEnd"/>
            <w:r>
              <w:t xml:space="preserve"> property in map data type definition according to TS 29.571.</w:t>
            </w:r>
          </w:p>
          <w:p w:rsidR="00C90A17" w:rsidRDefault="00C90A17" w:rsidP="00B0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To support deleting an attribute of presenceReportingAreaInformation as map data type, this change request is to change presenceInfo to presenceInfoRm according to 29.571 and reflect the change in yaml.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6C3D" w:rsidRDefault="00C90A17" w:rsidP="00411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>
              <w:rPr>
                <w:noProof/>
                <w:lang w:eastAsia="zh-CN"/>
              </w:rPr>
              <w:t xml:space="preserve"> </w:t>
            </w:r>
            <w:r w:rsidRPr="00BD6F46">
              <w:t>'</w:t>
            </w:r>
            <w:r w:rsidRPr="00477189">
              <w:t>TS29571_CommonData.yaml#/components/schemas/PresenceInfo</w:t>
            </w:r>
            <w:r w:rsidRPr="00BD6F46">
              <w:t>'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y </w:t>
            </w:r>
            <w:r w:rsidRPr="00BD6F46">
              <w:t>'</w:t>
            </w:r>
            <w:r w:rsidRPr="00477189">
              <w:t>TS29571_CommonData.yaml#/components/schemas/PresenceInfo</w:t>
            </w:r>
            <w:r>
              <w:t>Rm</w:t>
            </w:r>
            <w:r w:rsidRPr="00BD6F46">
              <w:t>'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regular definition of map data type, the attributes in </w:t>
            </w:r>
            <w:r>
              <w:t>presenceReportingAreaInformation</w:t>
            </w:r>
            <w:r>
              <w:rPr>
                <w:noProof/>
                <w:lang w:eastAsia="zh-CN"/>
              </w:rPr>
              <w:t xml:space="preserve"> may not supporting deleting.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012" w:rsidP="00281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A.</w:t>
            </w:r>
            <w:r w:rsidR="009458B6">
              <w:rPr>
                <w:rFonts w:eastAsia="宋体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:rsidTr="00533674">
        <w:tc>
          <w:tcPr>
            <w:tcW w:w="9521" w:type="dxa"/>
            <w:shd w:val="clear" w:color="auto" w:fill="FFFFCC"/>
            <w:vAlign w:val="center"/>
          </w:tcPr>
          <w:p w:rsidR="00BF6BA8" w:rsidRPr="007D21AA" w:rsidRDefault="00BF6BA8" w:rsidP="009F5C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9F5CB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F5C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93058" w:rsidRDefault="00F93058" w:rsidP="00874DA7"/>
    <w:p w:rsidR="0086234F" w:rsidRPr="00BD6F46" w:rsidRDefault="0086234F" w:rsidP="0086234F">
      <w:pPr>
        <w:pStyle w:val="2"/>
        <w:rPr>
          <w:noProof/>
        </w:rPr>
      </w:pPr>
      <w:bookmarkStart w:id="6" w:name="_Toc20218364"/>
      <w:bookmarkStart w:id="7" w:name="_Toc27731830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"/>
      <w:bookmarkEnd w:id="7"/>
    </w:p>
    <w:p w:rsidR="0086234F" w:rsidRPr="00BD6F46" w:rsidRDefault="0086234F" w:rsidP="0086234F">
      <w:pPr>
        <w:pStyle w:val="PL"/>
      </w:pPr>
      <w:r w:rsidRPr="00BD6F46">
        <w:t>openapi: 3.0.0</w:t>
      </w:r>
    </w:p>
    <w:p w:rsidR="0086234F" w:rsidRDefault="0086234F" w:rsidP="0086234F">
      <w:pPr>
        <w:pStyle w:val="PL"/>
      </w:pPr>
      <w:r w:rsidRPr="00BD6F46">
        <w:t>info:</w:t>
      </w:r>
    </w:p>
    <w:p w:rsidR="0086234F" w:rsidRDefault="0086234F" w:rsidP="0086234F">
      <w:pPr>
        <w:pStyle w:val="PL"/>
      </w:pPr>
      <w:r w:rsidRPr="00BD6F46">
        <w:t xml:space="preserve">  </w:t>
      </w:r>
      <w:r w:rsidRPr="00871027">
        <w:t>title: Nchf_ConvergedCharging</w:t>
      </w:r>
    </w:p>
    <w:p w:rsidR="0086234F" w:rsidRPr="00BD6F46" w:rsidRDefault="0086234F" w:rsidP="0086234F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5</w:t>
      </w:r>
    </w:p>
    <w:p w:rsidR="0086234F" w:rsidRPr="00BD6F46" w:rsidRDefault="0086234F" w:rsidP="0086234F">
      <w:pPr>
        <w:pStyle w:val="PL"/>
      </w:pPr>
      <w:r w:rsidRPr="00BD6F46">
        <w:t xml:space="preserve">  description: ConvergedCharging Service</w:t>
      </w:r>
    </w:p>
    <w:p w:rsidR="0086234F" w:rsidRDefault="0086234F" w:rsidP="0086234F">
      <w:pPr>
        <w:pStyle w:val="PL"/>
      </w:pPr>
      <w:r>
        <w:t xml:space="preserve">    © 2019, 3GPP Organizational Partners (ARIB, ATIS, CCSA, ETSI, TSDSI, TTA, TTC).</w:t>
      </w:r>
    </w:p>
    <w:p w:rsidR="0086234F" w:rsidRPr="00BD6F46" w:rsidRDefault="0086234F" w:rsidP="0086234F">
      <w:pPr>
        <w:pStyle w:val="PL"/>
      </w:pPr>
      <w:r>
        <w:t xml:space="preserve">    All rights reserved.</w:t>
      </w:r>
    </w:p>
    <w:p w:rsidR="0086234F" w:rsidRPr="00BD6F46" w:rsidRDefault="0086234F" w:rsidP="0086234F">
      <w:pPr>
        <w:pStyle w:val="PL"/>
      </w:pPr>
      <w:r w:rsidRPr="00BD6F46">
        <w:t>externalDocs:</w:t>
      </w:r>
    </w:p>
    <w:p w:rsidR="0086234F" w:rsidRPr="00BD6F46" w:rsidRDefault="0086234F" w:rsidP="0086234F">
      <w:pPr>
        <w:pStyle w:val="PL"/>
      </w:pPr>
      <w:r w:rsidRPr="00BD6F46">
        <w:t xml:space="preserve">  description: </w:t>
      </w:r>
      <w:r>
        <w:t>&gt;</w:t>
      </w:r>
    </w:p>
    <w:p w:rsidR="0086234F" w:rsidRDefault="0086234F" w:rsidP="0086234F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V15.7.0: </w:t>
      </w:r>
      <w:r w:rsidRPr="00BD6F46">
        <w:t>Telecommunication management; Charging management;</w:t>
      </w:r>
      <w:r w:rsidRPr="00203576">
        <w:t xml:space="preserve"> </w:t>
      </w:r>
    </w:p>
    <w:p w:rsidR="0086234F" w:rsidRPr="00BD6F46" w:rsidRDefault="0086234F" w:rsidP="0086234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86234F" w:rsidRPr="00BD6F46" w:rsidRDefault="0086234F" w:rsidP="0086234F">
      <w:pPr>
        <w:pStyle w:val="PL"/>
      </w:pPr>
      <w:r w:rsidRPr="00BD6F46">
        <w:t xml:space="preserve">  url: 'http://www.3gpp.org/ftp/Specs/archive/32_series/32.291/'</w:t>
      </w:r>
    </w:p>
    <w:p w:rsidR="0086234F" w:rsidRPr="00BD6F46" w:rsidRDefault="0086234F" w:rsidP="0086234F">
      <w:pPr>
        <w:pStyle w:val="PL"/>
      </w:pPr>
      <w:r w:rsidRPr="00BD6F46">
        <w:t>servers:</w:t>
      </w:r>
    </w:p>
    <w:p w:rsidR="0086234F" w:rsidRPr="00BD6F46" w:rsidRDefault="0086234F" w:rsidP="0086234F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variables:</w:t>
      </w:r>
    </w:p>
    <w:p w:rsidR="0086234F" w:rsidRPr="00BD6F46" w:rsidRDefault="0086234F" w:rsidP="0086234F">
      <w:pPr>
        <w:pStyle w:val="PL"/>
      </w:pPr>
      <w:r w:rsidRPr="00BD6F46">
        <w:t xml:space="preserve">      apiRoot:</w:t>
      </w:r>
    </w:p>
    <w:p w:rsidR="0086234F" w:rsidRPr="00BD6F46" w:rsidRDefault="0086234F" w:rsidP="0086234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86234F" w:rsidRPr="00BD6F46" w:rsidRDefault="0086234F" w:rsidP="0086234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86234F" w:rsidRPr="00BD6F46" w:rsidRDefault="0086234F" w:rsidP="0086234F">
      <w:pPr>
        <w:pStyle w:val="PL"/>
      </w:pPr>
      <w:r w:rsidRPr="00BD6F46">
        <w:t>paths:</w:t>
      </w:r>
    </w:p>
    <w:p w:rsidR="0086234F" w:rsidRPr="00BD6F46" w:rsidRDefault="0086234F" w:rsidP="0086234F">
      <w:pPr>
        <w:pStyle w:val="PL"/>
      </w:pPr>
      <w:r w:rsidRPr="00BD6F46">
        <w:t xml:space="preserve">  /chargingdata:</w:t>
      </w:r>
    </w:p>
    <w:p w:rsidR="0086234F" w:rsidRPr="00BD6F46" w:rsidRDefault="0086234F" w:rsidP="0086234F">
      <w:pPr>
        <w:pStyle w:val="PL"/>
      </w:pPr>
      <w:r w:rsidRPr="00BD6F46"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'201':</w:t>
      </w:r>
    </w:p>
    <w:p w:rsidR="0086234F" w:rsidRPr="00BD6F46" w:rsidRDefault="0086234F" w:rsidP="0086234F">
      <w:pPr>
        <w:pStyle w:val="PL"/>
      </w:pPr>
      <w:r w:rsidRPr="00BD6F46">
        <w:t xml:space="preserve">          description: Created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'#/components/schemas/ChargingDataResponse'</w:t>
      </w:r>
    </w:p>
    <w:p w:rsidR="0086234F" w:rsidRPr="00BD6F46" w:rsidRDefault="0086234F" w:rsidP="0086234F">
      <w:pPr>
        <w:pStyle w:val="PL"/>
      </w:pPr>
      <w:r w:rsidRPr="00BD6F46">
        <w:t xml:space="preserve">        '400':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'403':</w:t>
      </w:r>
    </w:p>
    <w:p w:rsidR="0086234F" w:rsidRPr="00BD6F46" w:rsidRDefault="0086234F" w:rsidP="0086234F">
      <w:pPr>
        <w:pStyle w:val="PL"/>
      </w:pPr>
      <w:r w:rsidRPr="00BD6F46">
        <w:t xml:space="preserve">          description: Forbidden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    callbacks: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myNotification:</w:t>
      </w:r>
    </w:p>
    <w:p w:rsidR="0086234F" w:rsidRPr="00BD6F46" w:rsidRDefault="0086234F" w:rsidP="0086234F">
      <w:pPr>
        <w:pStyle w:val="PL"/>
      </w:pPr>
      <w:r w:rsidRPr="00BD6F46">
        <w:t xml:space="preserve">          '{$request.body#/notifyUri}':</w:t>
      </w:r>
    </w:p>
    <w:p w:rsidR="0086234F" w:rsidRPr="00BD6F46" w:rsidRDefault="0086234F" w:rsidP="0086234F">
      <w:pPr>
        <w:pStyle w:val="PL"/>
      </w:pPr>
      <w:r w:rsidRPr="00BD6F46">
        <w:t xml:space="preserve">            post:</w:t>
      </w:r>
    </w:p>
    <w:p w:rsidR="0086234F" w:rsidRPr="00BD6F46" w:rsidRDefault="0086234F" w:rsidP="0086234F">
      <w:pPr>
        <w:pStyle w:val="PL"/>
      </w:pPr>
      <w:r w:rsidRPr="00BD6F46">
        <w:t xml:space="preserve">              requestBody:</w:t>
      </w:r>
    </w:p>
    <w:p w:rsidR="0086234F" w:rsidRPr="00BD6F46" w:rsidRDefault="0086234F" w:rsidP="0086234F">
      <w:pPr>
        <w:pStyle w:val="PL"/>
      </w:pPr>
      <w:r w:rsidRPr="00BD6F46">
        <w:t xml:space="preserve">      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    responses:</w:t>
      </w:r>
    </w:p>
    <w:p w:rsidR="0086234F" w:rsidRPr="00BD6F46" w:rsidRDefault="0086234F" w:rsidP="0086234F">
      <w:pPr>
        <w:pStyle w:val="PL"/>
      </w:pPr>
      <w:r w:rsidRPr="00BD6F46">
        <w:t xml:space="preserve">                '204':</w:t>
      </w:r>
    </w:p>
    <w:p w:rsidR="0086234F" w:rsidRPr="00BD6F46" w:rsidRDefault="0086234F" w:rsidP="0086234F">
      <w:pPr>
        <w:pStyle w:val="PL"/>
      </w:pPr>
      <w:r w:rsidRPr="00BD6F46">
        <w:t xml:space="preserve">                  description: 'No Content, Notification was succesfull'</w:t>
      </w:r>
    </w:p>
    <w:p w:rsidR="0086234F" w:rsidRPr="00BD6F46" w:rsidRDefault="0086234F" w:rsidP="0086234F">
      <w:pPr>
        <w:pStyle w:val="PL"/>
      </w:pPr>
      <w:r w:rsidRPr="00BD6F46">
        <w:t xml:space="preserve">                '400':</w:t>
      </w:r>
    </w:p>
    <w:p w:rsidR="0086234F" w:rsidRPr="00BD6F46" w:rsidRDefault="0086234F" w:rsidP="0086234F">
      <w:pPr>
        <w:pStyle w:val="PL"/>
      </w:pPr>
      <w:r w:rsidRPr="00BD6F46">
        <w:t xml:space="preserve">        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        $ref: &gt;-</w:t>
      </w:r>
    </w:p>
    <w:p w:rsidR="0086234F" w:rsidRPr="00BD6F46" w:rsidRDefault="0086234F" w:rsidP="0086234F">
      <w:pPr>
        <w:pStyle w:val="PL"/>
      </w:pPr>
      <w:r w:rsidRPr="00BD6F46">
        <w:t xml:space="preserve">                          TS29571_CommonData.yaml#/components/schemas/ProblemDetails</w:t>
      </w:r>
    </w:p>
    <w:p w:rsidR="0086234F" w:rsidRPr="00BD6F46" w:rsidRDefault="0086234F" w:rsidP="0086234F">
      <w:pPr>
        <w:pStyle w:val="PL"/>
      </w:pPr>
      <w:r w:rsidRPr="00BD6F46">
        <w:t xml:space="preserve">                default:</w:t>
      </w:r>
    </w:p>
    <w:p w:rsidR="0086234F" w:rsidRPr="00BD6F46" w:rsidRDefault="0086234F" w:rsidP="0086234F">
      <w:pPr>
        <w:pStyle w:val="PL"/>
      </w:pPr>
      <w:r w:rsidRPr="00BD6F46">
        <w:t xml:space="preserve">        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'/chargingdata/{ChargingDataRef}/update':</w:t>
      </w:r>
    </w:p>
    <w:p w:rsidR="0086234F" w:rsidRPr="00BD6F46" w:rsidRDefault="0086234F" w:rsidP="0086234F">
      <w:pPr>
        <w:pStyle w:val="PL"/>
      </w:pPr>
      <w:r w:rsidRPr="00BD6F46"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parameters:</w:t>
      </w:r>
    </w:p>
    <w:p w:rsidR="0086234F" w:rsidRPr="00BD6F46" w:rsidRDefault="0086234F" w:rsidP="0086234F">
      <w:pPr>
        <w:pStyle w:val="PL"/>
      </w:pPr>
      <w:r w:rsidRPr="00BD6F46">
        <w:t xml:space="preserve">        - name: ChargingDataRef</w:t>
      </w:r>
    </w:p>
    <w:p w:rsidR="0086234F" w:rsidRPr="00BD6F46" w:rsidRDefault="0086234F" w:rsidP="0086234F">
      <w:pPr>
        <w:pStyle w:val="PL"/>
      </w:pPr>
      <w:r w:rsidRPr="00BD6F46">
        <w:t xml:space="preserve">          in: path</w:t>
      </w:r>
    </w:p>
    <w:p w:rsidR="0086234F" w:rsidRPr="00BD6F46" w:rsidRDefault="0086234F" w:rsidP="0086234F">
      <w:pPr>
        <w:pStyle w:val="PL"/>
      </w:pPr>
      <w:r w:rsidRPr="00BD6F46">
        <w:t xml:space="preserve">          description: a unique identifier for a charging data resource in a PLMN</w:t>
      </w:r>
    </w:p>
    <w:p w:rsidR="0086234F" w:rsidRPr="00BD6F46" w:rsidRDefault="0086234F" w:rsidP="0086234F">
      <w:pPr>
        <w:pStyle w:val="PL"/>
      </w:pPr>
      <w:r w:rsidRPr="00BD6F46">
        <w:t xml:space="preserve">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OK. Updated Charging Data resource is returned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'#/components/schemas/ChargingDataResponse'</w:t>
      </w:r>
    </w:p>
    <w:p w:rsidR="0086234F" w:rsidRPr="00BD6F46" w:rsidRDefault="0086234F" w:rsidP="0086234F">
      <w:pPr>
        <w:pStyle w:val="PL"/>
      </w:pPr>
      <w:r w:rsidRPr="00BD6F46">
        <w:t xml:space="preserve">        '400':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'403':</w:t>
      </w:r>
    </w:p>
    <w:p w:rsidR="0086234F" w:rsidRPr="00BD6F46" w:rsidRDefault="0086234F" w:rsidP="0086234F">
      <w:pPr>
        <w:pStyle w:val="PL"/>
      </w:pPr>
      <w:r w:rsidRPr="00BD6F46">
        <w:t xml:space="preserve">          description: Forbidden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'/chargingdata/{ChargingDataRef}/release':</w:t>
      </w:r>
    </w:p>
    <w:p w:rsidR="0086234F" w:rsidRPr="00BD6F46" w:rsidRDefault="0086234F" w:rsidP="0086234F">
      <w:pPr>
        <w:pStyle w:val="PL"/>
      </w:pPr>
      <w:r w:rsidRPr="00BD6F46"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parameters:</w:t>
      </w:r>
    </w:p>
    <w:p w:rsidR="0086234F" w:rsidRPr="00BD6F46" w:rsidRDefault="0086234F" w:rsidP="0086234F">
      <w:pPr>
        <w:pStyle w:val="PL"/>
      </w:pPr>
      <w:r w:rsidRPr="00BD6F46">
        <w:t xml:space="preserve">        - name: ChargingDataRef</w:t>
      </w:r>
    </w:p>
    <w:p w:rsidR="0086234F" w:rsidRPr="00BD6F46" w:rsidRDefault="0086234F" w:rsidP="0086234F">
      <w:pPr>
        <w:pStyle w:val="PL"/>
      </w:pPr>
      <w:r w:rsidRPr="00BD6F46">
        <w:t xml:space="preserve">          in: path</w:t>
      </w:r>
    </w:p>
    <w:p w:rsidR="0086234F" w:rsidRPr="00BD6F46" w:rsidRDefault="0086234F" w:rsidP="0086234F">
      <w:pPr>
        <w:pStyle w:val="PL"/>
      </w:pPr>
      <w:r w:rsidRPr="00BD6F46">
        <w:t xml:space="preserve">          description: a unique identifier for a charging data resource in a PLMN</w:t>
      </w:r>
    </w:p>
    <w:p w:rsidR="0086234F" w:rsidRPr="00BD6F46" w:rsidRDefault="0086234F" w:rsidP="0086234F">
      <w:pPr>
        <w:pStyle w:val="PL"/>
      </w:pPr>
      <w:r w:rsidRPr="00BD6F46">
        <w:t xml:space="preserve">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 Content.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>components:</w:t>
      </w:r>
    </w:p>
    <w:p w:rsidR="0086234F" w:rsidRPr="00BD6F46" w:rsidRDefault="0086234F" w:rsidP="0086234F">
      <w:pPr>
        <w:pStyle w:val="PL"/>
      </w:pPr>
      <w:r w:rsidRPr="00BD6F46">
        <w:t xml:space="preserve">  schemas:</w:t>
      </w:r>
    </w:p>
    <w:p w:rsidR="0086234F" w:rsidRPr="00BD6F46" w:rsidRDefault="0086234F" w:rsidP="0086234F">
      <w:pPr>
        <w:pStyle w:val="PL"/>
      </w:pPr>
      <w:r w:rsidRPr="00BD6F46">
        <w:t xml:space="preserve">    ChargingDataRequest: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subscriberIdentifier: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nfConsumerIdentification: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'#/components/schemas/NFIdentification'</w:t>
      </w:r>
    </w:p>
    <w:p w:rsidR="0086234F" w:rsidRPr="00BD6F46" w:rsidRDefault="0086234F" w:rsidP="0086234F">
      <w:pPr>
        <w:pStyle w:val="PL"/>
      </w:pPr>
      <w:r w:rsidRPr="00BD6F46">
        <w:t xml:space="preserve">        invocationTimeStamp: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invocationSequenceNumber: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type: boolean</w:t>
      </w:r>
    </w:p>
    <w:p w:rsidR="0086234F" w:rsidRDefault="0086234F" w:rsidP="0086234F">
      <w:pPr>
        <w:pStyle w:val="PL"/>
      </w:pPr>
      <w:r>
        <w:t xml:space="preserve">        oneTimeEventType:</w:t>
      </w:r>
    </w:p>
    <w:p w:rsidR="0086234F" w:rsidRPr="00BD6F46" w:rsidRDefault="0086234F" w:rsidP="0086234F">
      <w:pPr>
        <w:pStyle w:val="PL"/>
      </w:pPr>
      <w:r>
        <w:t xml:space="preserve">          $ref: '#/components/schemas/oneTimeEventType'</w:t>
      </w:r>
    </w:p>
    <w:p w:rsidR="0086234F" w:rsidRPr="00BD6F46" w:rsidRDefault="0086234F" w:rsidP="0086234F">
      <w:pPr>
        <w:pStyle w:val="PL"/>
      </w:pPr>
      <w:r w:rsidRPr="00BD6F46">
        <w:t xml:space="preserve">        notifyUri: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'TS29571_CommonData.yaml#/components/schemas/Uri'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 w:rsidRPr="00F267AF">
        <w:t>type: string</w:t>
      </w:r>
    </w:p>
    <w:p w:rsidR="0086234F" w:rsidRPr="00BD6F46" w:rsidRDefault="0086234F" w:rsidP="0086234F">
      <w:pPr>
        <w:pStyle w:val="PL"/>
      </w:pPr>
      <w:r w:rsidRPr="00BD6F46">
        <w:t xml:space="preserve">        multipleUnitUsage: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'#/components/schemas/MultipleUnitUsage'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'#/components/schemas/PDUSessionChargingInformation'</w:t>
      </w:r>
    </w:p>
    <w:p w:rsidR="0086234F" w:rsidRPr="00BD6F46" w:rsidRDefault="0086234F" w:rsidP="0086234F">
      <w:pPr>
        <w:pStyle w:val="PL"/>
      </w:pPr>
      <w:r w:rsidRPr="00BD6F46">
        <w:t xml:space="preserve">        roamingQBCInformation:</w:t>
      </w:r>
    </w:p>
    <w:p w:rsidR="0086234F" w:rsidRDefault="0086234F" w:rsidP="0086234F">
      <w:pPr>
        <w:pStyle w:val="PL"/>
      </w:pPr>
      <w:r w:rsidRPr="00BD6F46">
        <w:t xml:space="preserve">          $ref: '#/components/schemas/RoamingQBCInformation'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invocationTimeStamp</w:t>
      </w:r>
    </w:p>
    <w:p w:rsidR="0086234F" w:rsidRPr="00BD6F46" w:rsidRDefault="0086234F" w:rsidP="0086234F">
      <w:pPr>
        <w:pStyle w:val="PL"/>
      </w:pPr>
      <w:r w:rsidRPr="00BD6F46">
        <w:t xml:space="preserve">        - invocationSequenceNumber</w:t>
      </w:r>
    </w:p>
    <w:p w:rsidR="0086234F" w:rsidRPr="00BD6F46" w:rsidRDefault="0086234F" w:rsidP="0086234F">
      <w:pPr>
        <w:pStyle w:val="PL"/>
      </w:pPr>
      <w:r w:rsidRPr="00BD6F46">
        <w:t xml:space="preserve">    ChargingDataResponse: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invocationTimeStamp: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invocationSequenceNumber: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invocationResult: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'#/components/schemas/InvocationResult'</w:t>
      </w:r>
    </w:p>
    <w:p w:rsidR="0086234F" w:rsidRPr="00BD6F46" w:rsidRDefault="0086234F" w:rsidP="0086234F">
      <w:pPr>
        <w:pStyle w:val="PL"/>
      </w:pPr>
      <w:r w:rsidRPr="00BD6F46">
        <w:t xml:space="preserve">        sessionFailover: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'#/components/schemas/SessionFailover'</w:t>
      </w:r>
    </w:p>
    <w:p w:rsidR="0086234F" w:rsidRPr="00BD6F46" w:rsidRDefault="0086234F" w:rsidP="0086234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'#/components/schemas/PDUSessionChargingInformation'</w:t>
      </w:r>
    </w:p>
    <w:p w:rsidR="0086234F" w:rsidRPr="00BD6F46" w:rsidRDefault="0086234F" w:rsidP="0086234F">
      <w:pPr>
        <w:pStyle w:val="PL"/>
      </w:pPr>
      <w:r w:rsidRPr="00BD6F46">
        <w:t xml:space="preserve">        roamingQBCInformation: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'#/components/schemas/RoamingQBCInformation'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</w:t>
      </w:r>
      <w:r>
        <w:t xml:space="preserve">nfConsumerIdentification </w:t>
      </w:r>
    </w:p>
    <w:p w:rsidR="0086234F" w:rsidRPr="00BD6F46" w:rsidRDefault="0086234F" w:rsidP="0086234F">
      <w:pPr>
        <w:pStyle w:val="PL"/>
      </w:pPr>
      <w:r w:rsidRPr="00BD6F46">
        <w:t xml:space="preserve">        - invocationSequenceNumber</w:t>
      </w:r>
    </w:p>
    <w:p w:rsidR="0086234F" w:rsidRPr="00BD6F46" w:rsidRDefault="0086234F" w:rsidP="0086234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notificationType: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'#/components/schemas/NotificationType'</w:t>
      </w:r>
    </w:p>
    <w:p w:rsidR="0086234F" w:rsidRPr="00BD6F46" w:rsidRDefault="0086234F" w:rsidP="0086234F">
      <w:pPr>
        <w:pStyle w:val="PL"/>
      </w:pPr>
      <w:r w:rsidRPr="00BD6F46">
        <w:t xml:space="preserve">        reauthorizationDetails: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'#/components/schemas/ReauthorizationDetails'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Default="0086234F" w:rsidP="0086234F">
      <w:pPr>
        <w:pStyle w:val="PL"/>
      </w:pPr>
      <w:r w:rsidRPr="00BD6F46">
        <w:t xml:space="preserve">        - notificationType</w:t>
      </w:r>
    </w:p>
    <w:p w:rsidR="0086234F" w:rsidRDefault="0086234F" w:rsidP="0086234F">
      <w:pPr>
        <w:pStyle w:val="PL"/>
      </w:pPr>
      <w:r>
        <w:t xml:space="preserve">    ChargingNotifyResponse:</w:t>
      </w:r>
    </w:p>
    <w:p w:rsidR="0086234F" w:rsidRDefault="0086234F" w:rsidP="0086234F">
      <w:pPr>
        <w:pStyle w:val="PL"/>
      </w:pPr>
      <w:r>
        <w:t xml:space="preserve">      type: object</w:t>
      </w:r>
    </w:p>
    <w:p w:rsidR="0086234F" w:rsidRDefault="0086234F" w:rsidP="0086234F">
      <w:pPr>
        <w:pStyle w:val="PL"/>
      </w:pPr>
      <w:r>
        <w:t xml:space="preserve">      properties:</w:t>
      </w:r>
    </w:p>
    <w:p w:rsidR="0086234F" w:rsidRDefault="0086234F" w:rsidP="0086234F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:rsidR="0086234F" w:rsidRPr="00BD6F46" w:rsidRDefault="0086234F" w:rsidP="0086234F">
      <w:pPr>
        <w:pStyle w:val="PL"/>
      </w:pPr>
      <w:r>
        <w:t xml:space="preserve">          $ref: '#/components/schemas/InvocationResult'</w:t>
      </w:r>
    </w:p>
    <w:p w:rsidR="0086234F" w:rsidRPr="00BD6F46" w:rsidRDefault="0086234F" w:rsidP="0086234F">
      <w:pPr>
        <w:pStyle w:val="PL"/>
      </w:pPr>
      <w:r w:rsidRPr="00BD6F46">
        <w:t xml:space="preserve">    NFIdentification: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nFName: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  nFIPv4Address: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'TS29571_CommonData.yaml#/components/schemas/Ipv4Addr'</w:t>
      </w:r>
    </w:p>
    <w:p w:rsidR="0086234F" w:rsidRPr="00BD6F46" w:rsidRDefault="0086234F" w:rsidP="0086234F">
      <w:pPr>
        <w:pStyle w:val="PL"/>
      </w:pPr>
      <w:r w:rsidRPr="00BD6F46">
        <w:t xml:space="preserve">        nFIPv6Address: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'TS29571_CommonData.yaml#/components/schemas/Ipv6Addr'</w:t>
      </w:r>
    </w:p>
    <w:p w:rsidR="0086234F" w:rsidRPr="00BD6F46" w:rsidRDefault="0086234F" w:rsidP="0086234F">
      <w:pPr>
        <w:pStyle w:val="PL"/>
      </w:pPr>
      <w:r w:rsidRPr="00BD6F46">
        <w:t xml:space="preserve">        nFPLMNID: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  nodeFunctionality:</w:t>
      </w:r>
    </w:p>
    <w:p w:rsidR="0086234F" w:rsidRDefault="0086234F" w:rsidP="0086234F">
      <w:pPr>
        <w:pStyle w:val="PL"/>
      </w:pPr>
      <w:r w:rsidRPr="00BD6F46">
        <w:t xml:space="preserve">          $ref: '#/components/schemas/NodeFunctionality'</w:t>
      </w:r>
    </w:p>
    <w:p w:rsidR="0086234F" w:rsidRPr="00BD6F46" w:rsidRDefault="0086234F" w:rsidP="0086234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 w:rsidRPr="00F267AF">
        <w:t>type: string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nodeFunctionality</w:t>
      </w:r>
    </w:p>
    <w:p w:rsidR="0086234F" w:rsidRPr="00BD6F46" w:rsidRDefault="0086234F" w:rsidP="0086234F">
      <w:pPr>
        <w:pStyle w:val="PL"/>
      </w:pPr>
      <w:r w:rsidRPr="00BD6F46">
        <w:t xml:space="preserve">    MultipleUnitUsage: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requestedUnit: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'#/components/schemas/RequestedUnit'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'#/components/schemas/UsedUnitContainer'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ratingGroup</w:t>
      </w:r>
    </w:p>
    <w:p w:rsidR="0086234F" w:rsidRPr="00BD6F46" w:rsidRDefault="0086234F" w:rsidP="0086234F">
      <w:pPr>
        <w:pStyle w:val="PL"/>
      </w:pPr>
      <w:r w:rsidRPr="00BD6F46">
        <w:t xml:space="preserve">    InvocationResult: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error: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failureHandling: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'#/components/schemas/FailureHandling'</w:t>
      </w:r>
    </w:p>
    <w:p w:rsidR="0086234F" w:rsidRPr="00BD6F46" w:rsidRDefault="0086234F" w:rsidP="0086234F">
      <w:pPr>
        <w:pStyle w:val="PL"/>
      </w:pPr>
      <w:r w:rsidRPr="00BD6F46">
        <w:t xml:space="preserve">    Trigger: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'#/components/schemas/TriggerType'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'#/components/schemas/TriggerCategory'</w:t>
      </w:r>
    </w:p>
    <w:p w:rsidR="0086234F" w:rsidRPr="00BD6F46" w:rsidRDefault="0086234F" w:rsidP="0086234F">
      <w:pPr>
        <w:pStyle w:val="PL"/>
      </w:pPr>
      <w:r w:rsidRPr="00BD6F46">
        <w:t xml:space="preserve">        timeLimit: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'TS29571_CommonData.yaml#/components/schemas/DurationSec'</w:t>
      </w:r>
    </w:p>
    <w:p w:rsidR="0086234F" w:rsidRPr="00BD6F46" w:rsidRDefault="0086234F" w:rsidP="0086234F">
      <w:pPr>
        <w:pStyle w:val="PL"/>
      </w:pPr>
      <w:r w:rsidRPr="00BD6F46">
        <w:t xml:space="preserve">        volumeLimit: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maxNumberOfccc: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triggerType</w:t>
      </w:r>
    </w:p>
    <w:p w:rsidR="0086234F" w:rsidRPr="00BD6F46" w:rsidRDefault="0086234F" w:rsidP="0086234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86234F" w:rsidRPr="00BD6F46" w:rsidRDefault="0086234F" w:rsidP="0086234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resultCode: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'#/components/schemas/ResultCode'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grantedUnit: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'#/components/schemas/GrantedUnit'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validityTime: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quotaHoldingTime: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'TS29571_CommonData.yaml#/components/schemas/DurationSec'</w:t>
      </w:r>
    </w:p>
    <w:p w:rsidR="0086234F" w:rsidRPr="00BD6F46" w:rsidRDefault="0086234F" w:rsidP="0086234F">
      <w:pPr>
        <w:pStyle w:val="PL"/>
      </w:pPr>
      <w:r w:rsidRPr="00BD6F46">
        <w:t xml:space="preserve">        finalUnitIndication: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'#/components/schemas/FinalUnitIndication'</w:t>
      </w:r>
    </w:p>
    <w:p w:rsidR="0086234F" w:rsidRPr="00BD6F46" w:rsidRDefault="0086234F" w:rsidP="0086234F">
      <w:pPr>
        <w:pStyle w:val="PL"/>
      </w:pPr>
      <w:r w:rsidRPr="00BD6F46">
        <w:t xml:space="preserve">        timeQuotaThreshold: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volumeQuotaThreshold: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unitQuotaThreshold: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ratingGroup</w:t>
      </w:r>
    </w:p>
    <w:p w:rsidR="0086234F" w:rsidRPr="00BD6F46" w:rsidRDefault="0086234F" w:rsidP="0086234F">
      <w:pPr>
        <w:pStyle w:val="PL"/>
      </w:pPr>
      <w:r w:rsidRPr="00BD6F46">
        <w:t xml:space="preserve">    RequestedUnit: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UsedUnitContainer: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serviceId: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'#/components/schemas/QuotaManagementIndicator'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triggerTimestamp: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eventTimeStamps: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localSequenceNumber: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pDUContainerInformation: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'#/components/schemas/PDUContainerInformation'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localSequenceNumber</w:t>
      </w:r>
    </w:p>
    <w:p w:rsidR="0086234F" w:rsidRPr="00BD6F46" w:rsidRDefault="0086234F" w:rsidP="0086234F">
      <w:pPr>
        <w:pStyle w:val="PL"/>
      </w:pPr>
      <w:r w:rsidRPr="00BD6F46">
        <w:t xml:space="preserve">    GrantedUnit: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tariffTimeChange: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FinalUnitIndication: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finalUnitAction: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'#/components/schemas/FinalUnitAction'</w:t>
      </w:r>
    </w:p>
    <w:p w:rsidR="0086234F" w:rsidRPr="00BD6F46" w:rsidRDefault="0086234F" w:rsidP="0086234F">
      <w:pPr>
        <w:pStyle w:val="PL"/>
      </w:pPr>
      <w:r w:rsidRPr="00BD6F46">
        <w:t xml:space="preserve">        restrictionFilterRule: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'#/components/schemas/IPFilterRule'</w:t>
      </w:r>
    </w:p>
    <w:p w:rsidR="0086234F" w:rsidRPr="00BD6F46" w:rsidRDefault="0086234F" w:rsidP="0086234F">
      <w:pPr>
        <w:pStyle w:val="PL"/>
      </w:pPr>
      <w:r w:rsidRPr="00BD6F46">
        <w:t xml:space="preserve">        filterId: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redirectServer: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'#/components/schemas/RedirectServer'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finalUnitAction</w:t>
      </w:r>
    </w:p>
    <w:p w:rsidR="0086234F" w:rsidRPr="00BD6F46" w:rsidRDefault="0086234F" w:rsidP="0086234F">
      <w:pPr>
        <w:pStyle w:val="PL"/>
      </w:pPr>
      <w:r w:rsidRPr="00BD6F46">
        <w:t xml:space="preserve">    RedirectServer: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redirectAddressType: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'#/components/schemas/RedirectAddressType'</w:t>
      </w:r>
    </w:p>
    <w:p w:rsidR="0086234F" w:rsidRPr="00BD6F46" w:rsidRDefault="0086234F" w:rsidP="0086234F">
      <w:pPr>
        <w:pStyle w:val="PL"/>
      </w:pPr>
      <w:r w:rsidRPr="00BD6F46">
        <w:t xml:space="preserve">        redirectServerAddress: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redirectAddressType</w:t>
      </w:r>
    </w:p>
    <w:p w:rsidR="0086234F" w:rsidRPr="00BD6F46" w:rsidRDefault="0086234F" w:rsidP="0086234F">
      <w:pPr>
        <w:pStyle w:val="PL"/>
      </w:pPr>
      <w:r w:rsidRPr="00BD6F46">
        <w:t xml:space="preserve">        - redirectServerAddress</w:t>
      </w:r>
    </w:p>
    <w:p w:rsidR="0086234F" w:rsidRPr="00BD6F46" w:rsidRDefault="0086234F" w:rsidP="0086234F">
      <w:pPr>
        <w:pStyle w:val="PL"/>
      </w:pPr>
      <w:r w:rsidRPr="00BD6F46">
        <w:t xml:space="preserve">    ReauthorizationDetails: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serviceId: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'#/components/schemas/QuotaManagementIndicator'</w:t>
      </w:r>
    </w:p>
    <w:p w:rsidR="0086234F" w:rsidRPr="00BD6F46" w:rsidRDefault="0086234F" w:rsidP="0086234F">
      <w:pPr>
        <w:pStyle w:val="PL"/>
      </w:pPr>
      <w:r w:rsidRPr="00BD6F46">
        <w:t xml:space="preserve">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chargingId: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userInformation: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'#/components/schemas/UserInformation'</w:t>
      </w:r>
    </w:p>
    <w:p w:rsidR="0086234F" w:rsidRPr="00BD6F46" w:rsidRDefault="0086234F" w:rsidP="0086234F">
      <w:pPr>
        <w:pStyle w:val="PL"/>
      </w:pPr>
      <w:r w:rsidRPr="00BD6F46">
        <w:t xml:space="preserve">        userLocationinfo: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userLocationTime: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ins w:id="8" w:author="R00" w:date="2020-09-30T11:15:00Z">
        <w:r w:rsidR="00654EB0">
          <w:t>Rm</w:t>
        </w:r>
      </w:ins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pduSessionInformation: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'#/components/schemas/PDUSessionInformation'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pduSessionInformation</w:t>
      </w:r>
    </w:p>
    <w:p w:rsidR="0086234F" w:rsidRPr="00BD6F46" w:rsidRDefault="0086234F" w:rsidP="0086234F">
      <w:pPr>
        <w:pStyle w:val="PL"/>
      </w:pPr>
      <w:r w:rsidRPr="00BD6F46">
        <w:t xml:space="preserve">    UserInformation: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servedGPSI: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servedPEI: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'TS29571_CommonData.yaml#/components/schemas/Pei'</w:t>
      </w:r>
    </w:p>
    <w:p w:rsidR="0086234F" w:rsidRPr="00BD6F46" w:rsidRDefault="0086234F" w:rsidP="0086234F">
      <w:pPr>
        <w:pStyle w:val="PL"/>
      </w:pPr>
      <w:r w:rsidRPr="00BD6F46">
        <w:t xml:space="preserve">        unauthenticatedFlag: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roamerInOut: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'#/components/schemas/RoamerInOut'</w:t>
      </w:r>
    </w:p>
    <w:p w:rsidR="0086234F" w:rsidRPr="00BD6F46" w:rsidRDefault="0086234F" w:rsidP="0086234F">
      <w:pPr>
        <w:pStyle w:val="PL"/>
      </w:pPr>
      <w:r w:rsidRPr="00BD6F46">
        <w:t xml:space="preserve">    PDUSessionInformation: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networkSlicingInfo: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'#/components/schemas/NetworkSlicingInfo'</w:t>
      </w:r>
    </w:p>
    <w:p w:rsidR="0086234F" w:rsidRPr="00BD6F46" w:rsidRDefault="0086234F" w:rsidP="0086234F">
      <w:pPr>
        <w:pStyle w:val="PL"/>
      </w:pPr>
      <w:r w:rsidRPr="00BD6F46">
        <w:t xml:space="preserve">        pduSessionID: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'TS29571_CommonData.yaml#/components/schemas/PduSessionId'</w:t>
      </w:r>
    </w:p>
    <w:p w:rsidR="0086234F" w:rsidRPr="00BD6F46" w:rsidRDefault="0086234F" w:rsidP="0086234F">
      <w:pPr>
        <w:pStyle w:val="PL"/>
      </w:pPr>
      <w:r w:rsidRPr="00BD6F46">
        <w:t xml:space="preserve">        pduType: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'TS29571_CommonData.yaml#/components/schemas/PduSessionType'</w:t>
      </w:r>
    </w:p>
    <w:p w:rsidR="0086234F" w:rsidRPr="00BD6F46" w:rsidRDefault="0086234F" w:rsidP="0086234F">
      <w:pPr>
        <w:pStyle w:val="PL"/>
      </w:pPr>
      <w:r w:rsidRPr="00BD6F46">
        <w:t xml:space="preserve">        sscMode: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'TS29571_CommonData.yaml#/components/schemas/SscMode'</w:t>
      </w:r>
    </w:p>
    <w:p w:rsidR="0086234F" w:rsidRPr="00BD6F46" w:rsidRDefault="0086234F" w:rsidP="0086234F">
      <w:pPr>
        <w:pStyle w:val="PL"/>
      </w:pPr>
      <w:r w:rsidRPr="00BD6F46">
        <w:t xml:space="preserve">        hPlmnId: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'#/components/schemas/ServingNetworkFunctionID'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dnnId: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86234F" w:rsidRDefault="0086234F" w:rsidP="0086234F">
      <w:pPr>
        <w:pStyle w:val="PL"/>
      </w:pPr>
      <w:r>
        <w:t xml:space="preserve">        dnnSelectionMode:</w:t>
      </w:r>
    </w:p>
    <w:p w:rsidR="0086234F" w:rsidRPr="00BD6F46" w:rsidRDefault="0086234F" w:rsidP="0086234F">
      <w:pPr>
        <w:pStyle w:val="PL"/>
      </w:pPr>
      <w:r>
        <w:t xml:space="preserve">          $ref: '#/components/schemas/dnnSelectionMode'</w:t>
      </w:r>
    </w:p>
    <w:p w:rsidR="0086234F" w:rsidRPr="00BD6F46" w:rsidRDefault="0086234F" w:rsidP="0086234F">
      <w:pPr>
        <w:pStyle w:val="PL"/>
      </w:pPr>
      <w:r w:rsidRPr="00BD6F46">
        <w:t xml:space="preserve">        chargingCharacteristics: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chargingCharacteristicsSelectionMode: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'#/components/schemas/ChargingCharacteristicsSelectionMode'</w:t>
      </w:r>
    </w:p>
    <w:p w:rsidR="0086234F" w:rsidRPr="00BD6F46" w:rsidRDefault="0086234F" w:rsidP="0086234F">
      <w:pPr>
        <w:pStyle w:val="PL"/>
      </w:pPr>
      <w:r w:rsidRPr="00BD6F46">
        <w:t xml:space="preserve">        startTime: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stopTime: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    sessionStopIndicator: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pduAddress: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'#/components/schemas/PDUAddress'</w:t>
      </w:r>
    </w:p>
    <w:p w:rsidR="0086234F" w:rsidRPr="00BD6F46" w:rsidRDefault="0086234F" w:rsidP="0086234F">
      <w:pPr>
        <w:pStyle w:val="PL"/>
      </w:pPr>
      <w:r w:rsidRPr="00BD6F46">
        <w:t xml:space="preserve">        diagnostics: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'#/components/schemas/Diagnostics'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servingCNPlmnId: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pduSessionID</w:t>
      </w:r>
    </w:p>
    <w:p w:rsidR="0086234F" w:rsidRPr="00BD6F46" w:rsidRDefault="0086234F" w:rsidP="0086234F">
      <w:pPr>
        <w:pStyle w:val="PL"/>
      </w:pPr>
      <w:r w:rsidRPr="00BD6F46">
        <w:t xml:space="preserve">        - dnnId</w:t>
      </w:r>
    </w:p>
    <w:p w:rsidR="0086234F" w:rsidRPr="00BD6F46" w:rsidRDefault="0086234F" w:rsidP="0086234F">
      <w:pPr>
        <w:pStyle w:val="PL"/>
      </w:pPr>
      <w:r w:rsidRPr="00BD6F46">
        <w:t xml:space="preserve">    PDUContainerInformation: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timeofFirstUsage: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timeofLastUsage: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qoSInformation: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aFCorrelationInformation: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userLocationInformation: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servingNodeID: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    sponsorIdentity: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applicationserviceProviderIdentity: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chargingRuleBaseName: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NetworkSlicingInfo: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sNSSAI: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'TS29571_CommonData.yaml#/components/schemas/Snssai'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sNSSAI</w:t>
      </w:r>
    </w:p>
    <w:p w:rsidR="0086234F" w:rsidRPr="00BD6F46" w:rsidRDefault="0086234F" w:rsidP="0086234F">
      <w:pPr>
        <w:pStyle w:val="PL"/>
      </w:pPr>
      <w:r w:rsidRPr="00BD6F46">
        <w:t xml:space="preserve">    PDUAddress: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pduIPv4Address: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86234F" w:rsidRPr="00BD6F46" w:rsidRDefault="0086234F" w:rsidP="0086234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'TS29571_CommonData.yaml#/components/schemas/Ipv6Addr'</w:t>
      </w:r>
    </w:p>
    <w:p w:rsidR="0086234F" w:rsidRPr="00BD6F46" w:rsidRDefault="0086234F" w:rsidP="0086234F">
      <w:pPr>
        <w:pStyle w:val="PL"/>
      </w:pPr>
      <w:r w:rsidRPr="00BD6F46">
        <w:t xml:space="preserve">        pduAddressprefixlength: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Default="0086234F" w:rsidP="0086234F">
      <w:pPr>
        <w:pStyle w:val="PL"/>
      </w:pPr>
      <w:r>
        <w:t xml:space="preserve">          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86234F" w:rsidRDefault="0086234F" w:rsidP="0086234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86234F" w:rsidRDefault="0086234F" w:rsidP="0086234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servingNetworkFunction</w:t>
      </w:r>
      <w:r>
        <w:t>Information</w:t>
      </w:r>
    </w:p>
    <w:p w:rsidR="0086234F" w:rsidRPr="00BD6F46" w:rsidRDefault="0086234F" w:rsidP="0086234F">
      <w:pPr>
        <w:pStyle w:val="PL"/>
      </w:pPr>
      <w:r w:rsidRPr="00BD6F46">
        <w:t xml:space="preserve">    RoamingQBCInformation: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multipleQFIcontainer: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'#/components/schemas/MultipleQFIcontainer'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  roamingChargingProfile: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'#/components/schemas/RoamingChargingProfile'</w:t>
      </w:r>
    </w:p>
    <w:p w:rsidR="0086234F" w:rsidRPr="00BD6F46" w:rsidRDefault="0086234F" w:rsidP="0086234F">
      <w:pPr>
        <w:pStyle w:val="PL"/>
      </w:pPr>
      <w:r w:rsidRPr="00BD6F46">
        <w:t xml:space="preserve">    MultipleQFIcontainer: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localSequenceNumber: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qFIContainerInformation: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'#/components/schemas/QFIContainerInformation'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localSequenceNumber</w:t>
      </w:r>
    </w:p>
    <w:p w:rsidR="0086234F" w:rsidRPr="00BD6F46" w:rsidRDefault="0086234F" w:rsidP="0086234F">
      <w:pPr>
        <w:pStyle w:val="PL"/>
      </w:pPr>
      <w:r w:rsidRPr="00BD6F46">
        <w:t xml:space="preserve">    QFIContainerInformation: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qFI:</w:t>
      </w:r>
    </w:p>
    <w:p w:rsidR="0086234F" w:rsidRPr="00E238F5" w:rsidRDefault="0086234F" w:rsidP="0086234F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:rsidR="0086234F" w:rsidRPr="00E238F5" w:rsidRDefault="0086234F" w:rsidP="0086234F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proofErr w:type="gramStart"/>
      <w:r w:rsidRPr="00E238F5">
        <w:rPr>
          <w:noProof w:val="0"/>
        </w:rPr>
        <w:t>reportTime</w:t>
      </w:r>
      <w:proofErr w:type="spellEnd"/>
      <w:proofErr w:type="gramEnd"/>
      <w:r w:rsidRPr="00E238F5">
        <w:rPr>
          <w:noProof w:val="0"/>
        </w:rPr>
        <w:t>:</w:t>
      </w:r>
    </w:p>
    <w:p w:rsidR="0086234F" w:rsidRPr="00BD6F46" w:rsidRDefault="0086234F" w:rsidP="0086234F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:rsidR="0086234F" w:rsidRPr="00BD6F46" w:rsidRDefault="0086234F" w:rsidP="0086234F">
      <w:pPr>
        <w:pStyle w:val="PL"/>
      </w:pPr>
      <w:r w:rsidRPr="00BD6F46">
        <w:t xml:space="preserve">        timeofFirstUsage: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timeofLastUsage: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qoSInformation: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userLocationInformation: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RoamingChargingProfile: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partialRecordMethod:</w:t>
      </w:r>
    </w:p>
    <w:p w:rsidR="0086234F" w:rsidRDefault="0086234F" w:rsidP="0086234F">
      <w:pPr>
        <w:pStyle w:val="PL"/>
      </w:pPr>
      <w:r w:rsidRPr="00BD6F46">
        <w:t xml:space="preserve">          $ref: '#/components/schemas/PartialRecordMethod'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Default="0086234F" w:rsidP="0086234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86234F" w:rsidRDefault="0086234F" w:rsidP="0086234F">
      <w:pPr>
        <w:pStyle w:val="PL"/>
      </w:pPr>
      <w:r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86234F" w:rsidRPr="00BD6F46" w:rsidRDefault="0086234F" w:rsidP="0086234F">
      <w:pPr>
        <w:pStyle w:val="PL"/>
      </w:pPr>
      <w:r w:rsidRPr="00BD6F46">
        <w:t xml:space="preserve">        userLocationinfo: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Default="0086234F" w:rsidP="0086234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lastRenderedPageBreak/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Default="0086234F" w:rsidP="0086234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Diagnostics:</w:t>
      </w:r>
    </w:p>
    <w:p w:rsidR="0086234F" w:rsidRPr="00BD6F46" w:rsidRDefault="0086234F" w:rsidP="0086234F">
      <w:pPr>
        <w:pStyle w:val="PL"/>
      </w:pPr>
      <w:r w:rsidRPr="00BD6F46">
        <w:t xml:space="preserve">      type: integer</w:t>
      </w:r>
    </w:p>
    <w:p w:rsidR="0086234F" w:rsidRPr="00BD6F46" w:rsidRDefault="0086234F" w:rsidP="0086234F">
      <w:pPr>
        <w:pStyle w:val="PL"/>
      </w:pPr>
      <w:r w:rsidRPr="00BD6F46">
        <w:t xml:space="preserve">    IPFilterRule:</w:t>
      </w:r>
    </w:p>
    <w:p w:rsidR="0086234F" w:rsidRDefault="0086234F" w:rsidP="0086234F">
      <w:pPr>
        <w:pStyle w:val="PL"/>
      </w:pPr>
      <w:r w:rsidRPr="00BD6F46">
        <w:t xml:space="preserve">      type: string</w:t>
      </w:r>
    </w:p>
    <w:p w:rsidR="0086234F" w:rsidRDefault="0086234F" w:rsidP="0086234F">
      <w:pPr>
        <w:pStyle w:val="PL"/>
      </w:pPr>
      <w:r w:rsidRPr="00BD6F46">
        <w:t xml:space="preserve">    </w:t>
      </w:r>
      <w:r>
        <w:t>QosFlowsUsageReport: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'TS29571_CommonData.yaml#/components/schemas/Qfi'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NotificationType: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REAUTHORIZATION</w:t>
      </w:r>
    </w:p>
    <w:p w:rsidR="0086234F" w:rsidRPr="00BD6F46" w:rsidRDefault="0086234F" w:rsidP="0086234F">
      <w:pPr>
        <w:pStyle w:val="PL"/>
      </w:pPr>
      <w:r w:rsidRPr="00BD6F46">
        <w:t xml:space="preserve">            - ABORT_CHARGING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NodeFunctionality: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>
        <w:t xml:space="preserve">            - AMF</w:t>
      </w:r>
    </w:p>
    <w:p w:rsidR="0086234F" w:rsidRDefault="0086234F" w:rsidP="0086234F">
      <w:pPr>
        <w:pStyle w:val="PL"/>
      </w:pPr>
      <w:r w:rsidRPr="00BD6F46">
        <w:t xml:space="preserve">            - SMF</w:t>
      </w:r>
    </w:p>
    <w:p w:rsidR="0086234F" w:rsidRPr="00BD6F46" w:rsidRDefault="0086234F" w:rsidP="0086234F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ChargingCharacteristicsSelectionMode: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HOME_DEFAULT</w:t>
      </w:r>
    </w:p>
    <w:p w:rsidR="0086234F" w:rsidRPr="00BD6F46" w:rsidRDefault="0086234F" w:rsidP="0086234F">
      <w:pPr>
        <w:pStyle w:val="PL"/>
      </w:pPr>
      <w:r w:rsidRPr="00BD6F46">
        <w:t xml:space="preserve">            - ROAMING_DEFAULT</w:t>
      </w:r>
    </w:p>
    <w:p w:rsidR="0086234F" w:rsidRPr="00BD6F46" w:rsidRDefault="0086234F" w:rsidP="0086234F">
      <w:pPr>
        <w:pStyle w:val="PL"/>
      </w:pPr>
      <w:r w:rsidRPr="00BD6F46">
        <w:t xml:space="preserve">            - VISITING_DEFAULT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TriggerType: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QUOTA_THRESHOLD</w:t>
      </w:r>
    </w:p>
    <w:p w:rsidR="0086234F" w:rsidRPr="00BD6F46" w:rsidRDefault="0086234F" w:rsidP="0086234F">
      <w:pPr>
        <w:pStyle w:val="PL"/>
      </w:pPr>
      <w:r w:rsidRPr="00BD6F46">
        <w:t xml:space="preserve">            - QHT</w:t>
      </w:r>
    </w:p>
    <w:p w:rsidR="0086234F" w:rsidRPr="00BD6F46" w:rsidRDefault="0086234F" w:rsidP="0086234F">
      <w:pPr>
        <w:pStyle w:val="PL"/>
      </w:pPr>
      <w:r w:rsidRPr="00BD6F46">
        <w:t xml:space="preserve">            - FINAL</w:t>
      </w:r>
    </w:p>
    <w:p w:rsidR="0086234F" w:rsidRPr="00BD6F46" w:rsidRDefault="0086234F" w:rsidP="0086234F">
      <w:pPr>
        <w:pStyle w:val="PL"/>
      </w:pPr>
      <w:r w:rsidRPr="00BD6F46">
        <w:t xml:space="preserve">            - QUOTA_EXHAUSTED</w:t>
      </w:r>
    </w:p>
    <w:p w:rsidR="0086234F" w:rsidRPr="00BD6F46" w:rsidRDefault="0086234F" w:rsidP="0086234F">
      <w:pPr>
        <w:pStyle w:val="PL"/>
      </w:pPr>
      <w:r w:rsidRPr="00BD6F46">
        <w:t xml:space="preserve">            - VALIDITY_TIME</w:t>
      </w:r>
    </w:p>
    <w:p w:rsidR="0086234F" w:rsidRPr="00BD6F46" w:rsidRDefault="0086234F" w:rsidP="0086234F">
      <w:pPr>
        <w:pStyle w:val="PL"/>
      </w:pPr>
      <w:r w:rsidRPr="00BD6F46">
        <w:t xml:space="preserve">            - OTHER_QUOTA_TYPE</w:t>
      </w:r>
    </w:p>
    <w:p w:rsidR="0086234F" w:rsidRPr="00BD6F46" w:rsidRDefault="0086234F" w:rsidP="0086234F">
      <w:pPr>
        <w:pStyle w:val="PL"/>
      </w:pPr>
      <w:r w:rsidRPr="00BD6F46">
        <w:t xml:space="preserve">            - FORCED_REAUTHORISATION</w:t>
      </w:r>
    </w:p>
    <w:p w:rsidR="0086234F" w:rsidRDefault="0086234F" w:rsidP="0086234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86234F" w:rsidRDefault="0086234F" w:rsidP="0086234F">
      <w:pPr>
        <w:pStyle w:val="PL"/>
      </w:pPr>
      <w:r>
        <w:t xml:space="preserve">            - </w:t>
      </w:r>
      <w:r w:rsidRPr="00BC031B">
        <w:t>UNIT_COUNT_INACTIVITY_TIMER</w:t>
      </w:r>
    </w:p>
    <w:p w:rsidR="0086234F" w:rsidRPr="00BD6F46" w:rsidRDefault="0086234F" w:rsidP="0086234F">
      <w:pPr>
        <w:pStyle w:val="PL"/>
      </w:pPr>
      <w:r w:rsidRPr="00BD6F46">
        <w:t xml:space="preserve">            - ABNORMAL_RELEASE</w:t>
      </w:r>
    </w:p>
    <w:p w:rsidR="0086234F" w:rsidRPr="00BD6F46" w:rsidRDefault="0086234F" w:rsidP="0086234F">
      <w:pPr>
        <w:pStyle w:val="PL"/>
      </w:pPr>
      <w:r w:rsidRPr="00BD6F46">
        <w:t xml:space="preserve">            - QOS_CHANGE</w:t>
      </w:r>
    </w:p>
    <w:p w:rsidR="0086234F" w:rsidRPr="00BD6F46" w:rsidRDefault="0086234F" w:rsidP="0086234F">
      <w:pPr>
        <w:pStyle w:val="PL"/>
      </w:pPr>
      <w:r w:rsidRPr="00BD6F46">
        <w:t xml:space="preserve">            - VOLUME_LIMIT</w:t>
      </w:r>
    </w:p>
    <w:p w:rsidR="0086234F" w:rsidRPr="00BD6F46" w:rsidRDefault="0086234F" w:rsidP="0086234F">
      <w:pPr>
        <w:pStyle w:val="PL"/>
      </w:pPr>
      <w:r w:rsidRPr="00BD6F46">
        <w:t xml:space="preserve">            - TIME_LIMIT</w:t>
      </w:r>
    </w:p>
    <w:p w:rsidR="0086234F" w:rsidRPr="00BD6F46" w:rsidRDefault="0086234F" w:rsidP="0086234F">
      <w:pPr>
        <w:pStyle w:val="PL"/>
      </w:pPr>
      <w:r w:rsidRPr="00BD6F46">
        <w:t xml:space="preserve">            - PLMN_CHANGE</w:t>
      </w:r>
    </w:p>
    <w:p w:rsidR="0086234F" w:rsidRPr="00BD6F46" w:rsidRDefault="0086234F" w:rsidP="0086234F">
      <w:pPr>
        <w:pStyle w:val="PL"/>
      </w:pPr>
      <w:r w:rsidRPr="00BD6F46">
        <w:t xml:space="preserve">            - USER_LOCATION_CHANGE</w:t>
      </w:r>
    </w:p>
    <w:p w:rsidR="0086234F" w:rsidRDefault="0086234F" w:rsidP="0086234F">
      <w:pPr>
        <w:pStyle w:val="PL"/>
      </w:pPr>
      <w:r w:rsidRPr="00BD6F46">
        <w:t xml:space="preserve">            - RAT_CHANGE</w:t>
      </w:r>
    </w:p>
    <w:p w:rsidR="0086234F" w:rsidRPr="00BD6F46" w:rsidRDefault="0086234F" w:rsidP="0086234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86234F" w:rsidRPr="00BD6F46" w:rsidRDefault="0086234F" w:rsidP="0086234F">
      <w:pPr>
        <w:pStyle w:val="PL"/>
      </w:pPr>
      <w:r w:rsidRPr="00BD6F46">
        <w:t xml:space="preserve">            - UE_TIMEZONE_CHANGE</w:t>
      </w:r>
    </w:p>
    <w:p w:rsidR="0086234F" w:rsidRPr="00BD6F46" w:rsidRDefault="0086234F" w:rsidP="0086234F">
      <w:pPr>
        <w:pStyle w:val="PL"/>
      </w:pPr>
      <w:r w:rsidRPr="00BD6F46">
        <w:t xml:space="preserve">            - TARIFF_TIME_CHANGE</w:t>
      </w:r>
    </w:p>
    <w:p w:rsidR="0086234F" w:rsidRPr="00BD6F46" w:rsidRDefault="0086234F" w:rsidP="0086234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86234F" w:rsidRPr="00BD6F46" w:rsidRDefault="0086234F" w:rsidP="0086234F">
      <w:pPr>
        <w:pStyle w:val="PL"/>
      </w:pPr>
      <w:r w:rsidRPr="00BD6F46">
        <w:t xml:space="preserve">            - MANAGEMENT_INTERVENTION</w:t>
      </w:r>
    </w:p>
    <w:p w:rsidR="0086234F" w:rsidRPr="00BD6F46" w:rsidRDefault="0086234F" w:rsidP="0086234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86234F" w:rsidRPr="00BD6F46" w:rsidRDefault="0086234F" w:rsidP="0086234F">
      <w:pPr>
        <w:pStyle w:val="PL"/>
      </w:pPr>
      <w:r w:rsidRPr="00BD6F46">
        <w:t xml:space="preserve">            - CHANGE_OF_3GPP_PS_DATA_OFF_STATUS</w:t>
      </w:r>
    </w:p>
    <w:p w:rsidR="0086234F" w:rsidRPr="00BD6F46" w:rsidRDefault="0086234F" w:rsidP="0086234F">
      <w:pPr>
        <w:pStyle w:val="PL"/>
      </w:pPr>
      <w:r w:rsidRPr="00BD6F46">
        <w:t xml:space="preserve">            - SERVING_NODE_CHANGE</w:t>
      </w:r>
    </w:p>
    <w:p w:rsidR="0086234F" w:rsidRPr="00BD6F46" w:rsidRDefault="0086234F" w:rsidP="0086234F">
      <w:pPr>
        <w:pStyle w:val="PL"/>
      </w:pPr>
      <w:r w:rsidRPr="00BD6F46">
        <w:t xml:space="preserve">            - REMOVAL_OF_UPF</w:t>
      </w:r>
    </w:p>
    <w:p w:rsidR="0086234F" w:rsidRDefault="0086234F" w:rsidP="0086234F">
      <w:pPr>
        <w:pStyle w:val="PL"/>
      </w:pPr>
      <w:r w:rsidRPr="00BD6F46">
        <w:t xml:space="preserve">            - ADDITION_OF_UPF</w:t>
      </w:r>
    </w:p>
    <w:p w:rsidR="0086234F" w:rsidRDefault="0086234F" w:rsidP="0086234F">
      <w:pPr>
        <w:pStyle w:val="PL"/>
      </w:pPr>
      <w:r>
        <w:t xml:space="preserve">            - </w:t>
      </w:r>
      <w:r w:rsidRPr="00746307">
        <w:t>START_OF_SERVICE_DATA_FLOW</w:t>
      </w:r>
    </w:p>
    <w:p w:rsidR="0086234F" w:rsidRPr="00BD6F46" w:rsidRDefault="0086234F" w:rsidP="0086234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FinalUnitAction: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TERMINATE</w:t>
      </w:r>
    </w:p>
    <w:p w:rsidR="0086234F" w:rsidRPr="00BD6F46" w:rsidRDefault="0086234F" w:rsidP="0086234F">
      <w:pPr>
        <w:pStyle w:val="PL"/>
      </w:pPr>
      <w:r w:rsidRPr="00BD6F46">
        <w:t xml:space="preserve">            - REDIRECT</w:t>
      </w:r>
    </w:p>
    <w:p w:rsidR="0086234F" w:rsidRPr="00BD6F46" w:rsidRDefault="0086234F" w:rsidP="0086234F">
      <w:pPr>
        <w:pStyle w:val="PL"/>
      </w:pPr>
      <w:r w:rsidRPr="00BD6F46">
        <w:t xml:space="preserve">            - RESTRICT_ACCESS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RedirectAddressType: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IPV4</w:t>
      </w:r>
    </w:p>
    <w:p w:rsidR="0086234F" w:rsidRPr="00BD6F46" w:rsidRDefault="0086234F" w:rsidP="0086234F">
      <w:pPr>
        <w:pStyle w:val="PL"/>
      </w:pPr>
      <w:r w:rsidRPr="00BD6F46">
        <w:t xml:space="preserve">            - IPV6</w:t>
      </w:r>
    </w:p>
    <w:p w:rsidR="0086234F" w:rsidRPr="00BD6F46" w:rsidRDefault="0086234F" w:rsidP="0086234F">
      <w:pPr>
        <w:pStyle w:val="PL"/>
      </w:pPr>
      <w:r w:rsidRPr="00BD6F46">
        <w:t xml:space="preserve">            - URL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TriggerCategory: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IMMEDIATE_REPORT</w:t>
      </w:r>
    </w:p>
    <w:p w:rsidR="0086234F" w:rsidRPr="00BD6F46" w:rsidRDefault="0086234F" w:rsidP="0086234F">
      <w:pPr>
        <w:pStyle w:val="PL"/>
      </w:pPr>
      <w:r w:rsidRPr="00BD6F46">
        <w:t xml:space="preserve">            - DEFERRED_REPORT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ONLINE_CHARGING</w:t>
      </w:r>
    </w:p>
    <w:p w:rsidR="0086234F" w:rsidRPr="00BD6F46" w:rsidRDefault="0086234F" w:rsidP="0086234F">
      <w:pPr>
        <w:pStyle w:val="PL"/>
      </w:pPr>
      <w:r w:rsidRPr="00BD6F46">
        <w:t xml:space="preserve">            - OFFLINE_CHARGING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FailureHandling: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TERMINATE</w:t>
      </w:r>
    </w:p>
    <w:p w:rsidR="0086234F" w:rsidRPr="00BD6F46" w:rsidRDefault="0086234F" w:rsidP="0086234F">
      <w:pPr>
        <w:pStyle w:val="PL"/>
      </w:pPr>
      <w:r w:rsidRPr="00BD6F46">
        <w:t xml:space="preserve">            - CONTINUE</w:t>
      </w:r>
    </w:p>
    <w:p w:rsidR="0086234F" w:rsidRPr="00BD6F46" w:rsidRDefault="0086234F" w:rsidP="0086234F">
      <w:pPr>
        <w:pStyle w:val="PL"/>
      </w:pPr>
      <w:r w:rsidRPr="00BD6F46">
        <w:t xml:space="preserve">            - RETRY_AND_TERMINATE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SessionFailover: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FAILOVER_NOT_SUPPORTED</w:t>
      </w:r>
    </w:p>
    <w:p w:rsidR="0086234F" w:rsidRPr="00BD6F46" w:rsidRDefault="0086234F" w:rsidP="0086234F">
      <w:pPr>
        <w:pStyle w:val="PL"/>
      </w:pPr>
      <w:r w:rsidRPr="00BD6F46">
        <w:t xml:space="preserve">            - FAILOVER_SUPPORTED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ACTIVE</w:t>
      </w:r>
    </w:p>
    <w:p w:rsidR="0086234F" w:rsidRPr="00BD6F46" w:rsidRDefault="0086234F" w:rsidP="0086234F">
      <w:pPr>
        <w:pStyle w:val="PL"/>
      </w:pPr>
      <w:r w:rsidRPr="00BD6F46">
        <w:t xml:space="preserve">            - INACTIVE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ResultCode: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86234F" w:rsidRPr="00BD6F46" w:rsidRDefault="0086234F" w:rsidP="0086234F">
      <w:pPr>
        <w:pStyle w:val="PL"/>
      </w:pPr>
      <w:r>
        <w:t xml:space="preserve">            - SUCCESS</w:t>
      </w:r>
    </w:p>
    <w:p w:rsidR="0086234F" w:rsidRPr="00BD6F46" w:rsidRDefault="0086234F" w:rsidP="0086234F">
      <w:pPr>
        <w:pStyle w:val="PL"/>
      </w:pPr>
      <w:r w:rsidRPr="00BD6F46">
        <w:t xml:space="preserve">            - END_USER_SERVICE_DENIED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86234F" w:rsidRPr="00BD6F46" w:rsidRDefault="0086234F" w:rsidP="0086234F">
      <w:pPr>
        <w:pStyle w:val="PL"/>
      </w:pPr>
      <w:r w:rsidRPr="00BD6F46">
        <w:t xml:space="preserve">            - USER_UNKNOWN</w:t>
      </w:r>
    </w:p>
    <w:p w:rsidR="0086234F" w:rsidRPr="00BD6F46" w:rsidRDefault="0086234F" w:rsidP="0086234F">
      <w:pPr>
        <w:pStyle w:val="PL"/>
      </w:pPr>
      <w:r w:rsidRPr="00BD6F46">
        <w:t xml:space="preserve">            - RATING_FAILED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PartialRecordMethod: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DEFAULT</w:t>
      </w:r>
    </w:p>
    <w:p w:rsidR="0086234F" w:rsidRPr="00BD6F46" w:rsidRDefault="0086234F" w:rsidP="0086234F">
      <w:pPr>
        <w:pStyle w:val="PL"/>
      </w:pPr>
      <w:r w:rsidRPr="00BD6F46">
        <w:t xml:space="preserve">            - INDIVIDUAL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RoamerInOut: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IN_BOUND</w:t>
      </w:r>
    </w:p>
    <w:p w:rsidR="0086234F" w:rsidRPr="00BD6F46" w:rsidRDefault="0086234F" w:rsidP="0086234F">
      <w:pPr>
        <w:pStyle w:val="PL"/>
      </w:pPr>
      <w:r w:rsidRPr="00BD6F46">
        <w:t xml:space="preserve">            - OUT_BOUND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UNKNOWN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MOBILE_ORIGINATING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PERSONAL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INFORMATIONAL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AUTO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EMAIL_ADDRESS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MSISDN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NUMERIC_SHORTCODE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OTHER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TO</w:t>
      </w:r>
    </w:p>
    <w:p w:rsidR="0086234F" w:rsidRDefault="0086234F" w:rsidP="0086234F">
      <w:pPr>
        <w:pStyle w:val="PL"/>
      </w:pPr>
      <w:r w:rsidRPr="00BD6F46">
        <w:t xml:space="preserve">            - </w:t>
      </w:r>
      <w:r>
        <w:t>CC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NO_REPLY_PATH_SET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REPLY_PATH_SET</w:t>
      </w:r>
    </w:p>
    <w:p w:rsidR="0086234F" w:rsidRDefault="0086234F" w:rsidP="0086234F">
      <w:pPr>
        <w:pStyle w:val="PL"/>
        <w:ind w:left="384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>
        <w:t xml:space="preserve">    oneTimeEventType:</w:t>
      </w:r>
    </w:p>
    <w:p w:rsidR="0086234F" w:rsidRDefault="0086234F" w:rsidP="0086234F">
      <w:pPr>
        <w:pStyle w:val="PL"/>
      </w:pPr>
      <w:r>
        <w:t xml:space="preserve">      anyOf: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      enum:</w:t>
      </w:r>
    </w:p>
    <w:p w:rsidR="0086234F" w:rsidRDefault="0086234F" w:rsidP="0086234F">
      <w:pPr>
        <w:pStyle w:val="PL"/>
      </w:pPr>
      <w:r>
        <w:t xml:space="preserve">            - IEC</w:t>
      </w:r>
    </w:p>
    <w:p w:rsidR="0086234F" w:rsidRDefault="0086234F" w:rsidP="0086234F">
      <w:pPr>
        <w:pStyle w:val="PL"/>
      </w:pPr>
      <w:r>
        <w:t xml:space="preserve">            - PEC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dnnSelectionMode:</w:t>
      </w:r>
    </w:p>
    <w:p w:rsidR="0086234F" w:rsidRDefault="0086234F" w:rsidP="0086234F">
      <w:pPr>
        <w:pStyle w:val="PL"/>
      </w:pPr>
      <w:r>
        <w:t xml:space="preserve">      anyOf: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      enum:</w:t>
      </w:r>
    </w:p>
    <w:p w:rsidR="0086234F" w:rsidRDefault="0086234F" w:rsidP="0086234F">
      <w:pPr>
        <w:pStyle w:val="PL"/>
      </w:pPr>
      <w:r>
        <w:t xml:space="preserve">            - VERIFIED</w:t>
      </w:r>
    </w:p>
    <w:p w:rsidR="0086234F" w:rsidRDefault="0086234F" w:rsidP="0086234F">
      <w:pPr>
        <w:pStyle w:val="PL"/>
      </w:pPr>
      <w:r>
        <w:t xml:space="preserve">            - UE_DNN_NOT_VERIFIED</w:t>
      </w:r>
    </w:p>
    <w:p w:rsidR="0086234F" w:rsidRDefault="0086234F" w:rsidP="0086234F">
      <w:pPr>
        <w:pStyle w:val="PL"/>
      </w:pPr>
      <w:r>
        <w:t xml:space="preserve">            - NW_DNN_NOT_VERIFIED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</w:p>
    <w:p w:rsidR="0086234F" w:rsidRPr="00BD6F46" w:rsidRDefault="0086234F" w:rsidP="0086234F"/>
    <w:p w:rsidR="00C754F3" w:rsidRPr="0086234F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:rsidTr="00EE7E47">
        <w:tc>
          <w:tcPr>
            <w:tcW w:w="9521" w:type="dxa"/>
            <w:shd w:val="clear" w:color="auto" w:fill="FFFFCC"/>
            <w:vAlign w:val="center"/>
          </w:tcPr>
          <w:p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4E0" w:rsidRDefault="006964E0">
      <w:r>
        <w:separator/>
      </w:r>
    </w:p>
  </w:endnote>
  <w:endnote w:type="continuationSeparator" w:id="0">
    <w:p w:rsidR="006964E0" w:rsidRDefault="00696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4E0" w:rsidRDefault="006964E0">
      <w:r>
        <w:separator/>
      </w:r>
    </w:p>
  </w:footnote>
  <w:footnote w:type="continuationSeparator" w:id="0">
    <w:p w:rsidR="006964E0" w:rsidRDefault="00696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9F67B7"/>
    <w:multiLevelType w:val="hybridMultilevel"/>
    <w:tmpl w:val="056ECBB6"/>
    <w:lvl w:ilvl="0" w:tplc="CC1E1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456FCD"/>
    <w:multiLevelType w:val="hybridMultilevel"/>
    <w:tmpl w:val="FA54EBD0"/>
    <w:lvl w:ilvl="0" w:tplc="0DEC605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274F26"/>
    <w:multiLevelType w:val="hybridMultilevel"/>
    <w:tmpl w:val="E6D889EC"/>
    <w:lvl w:ilvl="0" w:tplc="917AA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19"/>
  </w:num>
  <w:num w:numId="4">
    <w:abstractNumId w:val="11"/>
  </w:num>
  <w:num w:numId="5">
    <w:abstractNumId w:val="13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25"/>
  </w:num>
  <w:num w:numId="11">
    <w:abstractNumId w:val="23"/>
  </w:num>
  <w:num w:numId="12">
    <w:abstractNumId w:val="12"/>
  </w:num>
  <w:num w:numId="13">
    <w:abstractNumId w:val="18"/>
  </w:num>
  <w:num w:numId="14">
    <w:abstractNumId w:val="17"/>
  </w:num>
  <w:num w:numId="15">
    <w:abstractNumId w:val="9"/>
  </w:num>
  <w:num w:numId="16">
    <w:abstractNumId w:val="10"/>
  </w:num>
  <w:num w:numId="17">
    <w:abstractNumId w:val="27"/>
  </w:num>
  <w:num w:numId="18">
    <w:abstractNumId w:val="22"/>
  </w:num>
  <w:num w:numId="19">
    <w:abstractNumId w:val="24"/>
  </w:num>
  <w:num w:numId="20">
    <w:abstractNumId w:val="15"/>
  </w:num>
  <w:num w:numId="21">
    <w:abstractNumId w:val="21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6E"/>
    <w:rsid w:val="0008541B"/>
    <w:rsid w:val="0009644D"/>
    <w:rsid w:val="000A6394"/>
    <w:rsid w:val="000A6BD4"/>
    <w:rsid w:val="000B7FED"/>
    <w:rsid w:val="000C038A"/>
    <w:rsid w:val="000C6598"/>
    <w:rsid w:val="000D1F6B"/>
    <w:rsid w:val="000D4E4E"/>
    <w:rsid w:val="00122F29"/>
    <w:rsid w:val="00136A9D"/>
    <w:rsid w:val="00145D43"/>
    <w:rsid w:val="0015355B"/>
    <w:rsid w:val="00183080"/>
    <w:rsid w:val="0018781C"/>
    <w:rsid w:val="00192C46"/>
    <w:rsid w:val="001A08B3"/>
    <w:rsid w:val="001A7B60"/>
    <w:rsid w:val="001B52F0"/>
    <w:rsid w:val="001B5551"/>
    <w:rsid w:val="001B7A65"/>
    <w:rsid w:val="001D16CF"/>
    <w:rsid w:val="001E41F3"/>
    <w:rsid w:val="001F4F68"/>
    <w:rsid w:val="00225270"/>
    <w:rsid w:val="00253E3A"/>
    <w:rsid w:val="0026004D"/>
    <w:rsid w:val="002640DD"/>
    <w:rsid w:val="00275D12"/>
    <w:rsid w:val="00280C13"/>
    <w:rsid w:val="0028168D"/>
    <w:rsid w:val="00284FEB"/>
    <w:rsid w:val="002860C4"/>
    <w:rsid w:val="00297DF2"/>
    <w:rsid w:val="002B1967"/>
    <w:rsid w:val="002B5741"/>
    <w:rsid w:val="002C1789"/>
    <w:rsid w:val="002D304C"/>
    <w:rsid w:val="002F0C47"/>
    <w:rsid w:val="00305409"/>
    <w:rsid w:val="00330EB4"/>
    <w:rsid w:val="003609EF"/>
    <w:rsid w:val="0036231A"/>
    <w:rsid w:val="00371525"/>
    <w:rsid w:val="00374DD4"/>
    <w:rsid w:val="00380ED9"/>
    <w:rsid w:val="003D786C"/>
    <w:rsid w:val="003E1A36"/>
    <w:rsid w:val="003F4FBD"/>
    <w:rsid w:val="004072F7"/>
    <w:rsid w:val="00410371"/>
    <w:rsid w:val="00411012"/>
    <w:rsid w:val="004242F1"/>
    <w:rsid w:val="00425F6C"/>
    <w:rsid w:val="00451D32"/>
    <w:rsid w:val="00453655"/>
    <w:rsid w:val="00473032"/>
    <w:rsid w:val="00486010"/>
    <w:rsid w:val="00493394"/>
    <w:rsid w:val="004A4A3B"/>
    <w:rsid w:val="004B75B7"/>
    <w:rsid w:val="0051580D"/>
    <w:rsid w:val="00515E2D"/>
    <w:rsid w:val="00526466"/>
    <w:rsid w:val="00547111"/>
    <w:rsid w:val="005651DE"/>
    <w:rsid w:val="005856D3"/>
    <w:rsid w:val="00590F4C"/>
    <w:rsid w:val="00592D74"/>
    <w:rsid w:val="005A21C3"/>
    <w:rsid w:val="005B180C"/>
    <w:rsid w:val="005E2C44"/>
    <w:rsid w:val="005F2FC3"/>
    <w:rsid w:val="006149A7"/>
    <w:rsid w:val="00621188"/>
    <w:rsid w:val="006257ED"/>
    <w:rsid w:val="00651519"/>
    <w:rsid w:val="00654EB0"/>
    <w:rsid w:val="00695808"/>
    <w:rsid w:val="006964E0"/>
    <w:rsid w:val="006B3512"/>
    <w:rsid w:val="006B46FB"/>
    <w:rsid w:val="006C5587"/>
    <w:rsid w:val="006E1D01"/>
    <w:rsid w:val="006E21FB"/>
    <w:rsid w:val="00700733"/>
    <w:rsid w:val="00724661"/>
    <w:rsid w:val="00732479"/>
    <w:rsid w:val="00777554"/>
    <w:rsid w:val="00785007"/>
    <w:rsid w:val="00792342"/>
    <w:rsid w:val="007959C5"/>
    <w:rsid w:val="00796D1A"/>
    <w:rsid w:val="007977A8"/>
    <w:rsid w:val="007B512A"/>
    <w:rsid w:val="007C2097"/>
    <w:rsid w:val="007D6A07"/>
    <w:rsid w:val="007E316F"/>
    <w:rsid w:val="007F0613"/>
    <w:rsid w:val="007F0C5B"/>
    <w:rsid w:val="007F7259"/>
    <w:rsid w:val="008040A8"/>
    <w:rsid w:val="008106BF"/>
    <w:rsid w:val="008241E8"/>
    <w:rsid w:val="008279FA"/>
    <w:rsid w:val="00835FBB"/>
    <w:rsid w:val="0086234F"/>
    <w:rsid w:val="008626E7"/>
    <w:rsid w:val="00870EE7"/>
    <w:rsid w:val="00874DA7"/>
    <w:rsid w:val="008863B9"/>
    <w:rsid w:val="00887691"/>
    <w:rsid w:val="00896DA0"/>
    <w:rsid w:val="008A45A6"/>
    <w:rsid w:val="008B059C"/>
    <w:rsid w:val="008B5529"/>
    <w:rsid w:val="008D5956"/>
    <w:rsid w:val="008D79EE"/>
    <w:rsid w:val="008E1111"/>
    <w:rsid w:val="008F65C5"/>
    <w:rsid w:val="008F686C"/>
    <w:rsid w:val="009148DE"/>
    <w:rsid w:val="00924526"/>
    <w:rsid w:val="009263BE"/>
    <w:rsid w:val="00937F37"/>
    <w:rsid w:val="00941E30"/>
    <w:rsid w:val="00945385"/>
    <w:rsid w:val="009458B6"/>
    <w:rsid w:val="00975E21"/>
    <w:rsid w:val="009777D9"/>
    <w:rsid w:val="00991B88"/>
    <w:rsid w:val="009A458A"/>
    <w:rsid w:val="009A5753"/>
    <w:rsid w:val="009A579D"/>
    <w:rsid w:val="009E02ED"/>
    <w:rsid w:val="009E3297"/>
    <w:rsid w:val="009F5CB6"/>
    <w:rsid w:val="009F734F"/>
    <w:rsid w:val="00A246B6"/>
    <w:rsid w:val="00A35323"/>
    <w:rsid w:val="00A47E70"/>
    <w:rsid w:val="00A50CF0"/>
    <w:rsid w:val="00A7671C"/>
    <w:rsid w:val="00A95B2D"/>
    <w:rsid w:val="00AA2CBC"/>
    <w:rsid w:val="00AC1CF4"/>
    <w:rsid w:val="00AC5820"/>
    <w:rsid w:val="00AD1CD8"/>
    <w:rsid w:val="00AD535E"/>
    <w:rsid w:val="00AD6404"/>
    <w:rsid w:val="00AE40C4"/>
    <w:rsid w:val="00AF2885"/>
    <w:rsid w:val="00B05E96"/>
    <w:rsid w:val="00B258BB"/>
    <w:rsid w:val="00B31FF1"/>
    <w:rsid w:val="00B561EE"/>
    <w:rsid w:val="00B62AC8"/>
    <w:rsid w:val="00B67B97"/>
    <w:rsid w:val="00B95421"/>
    <w:rsid w:val="00B968C8"/>
    <w:rsid w:val="00BA1BD1"/>
    <w:rsid w:val="00BA3EC5"/>
    <w:rsid w:val="00BA51D9"/>
    <w:rsid w:val="00BB5DFC"/>
    <w:rsid w:val="00BC0CFD"/>
    <w:rsid w:val="00BD279D"/>
    <w:rsid w:val="00BD6BB8"/>
    <w:rsid w:val="00BE1EB7"/>
    <w:rsid w:val="00BF6BA8"/>
    <w:rsid w:val="00C502FB"/>
    <w:rsid w:val="00C66BA2"/>
    <w:rsid w:val="00C754F3"/>
    <w:rsid w:val="00C76C3D"/>
    <w:rsid w:val="00C90961"/>
    <w:rsid w:val="00C90A17"/>
    <w:rsid w:val="00C95985"/>
    <w:rsid w:val="00CC2BCE"/>
    <w:rsid w:val="00CC5026"/>
    <w:rsid w:val="00CC68D0"/>
    <w:rsid w:val="00CE24CF"/>
    <w:rsid w:val="00CE43DD"/>
    <w:rsid w:val="00CE4A11"/>
    <w:rsid w:val="00CF5009"/>
    <w:rsid w:val="00D03F9A"/>
    <w:rsid w:val="00D06D51"/>
    <w:rsid w:val="00D24991"/>
    <w:rsid w:val="00D311A7"/>
    <w:rsid w:val="00D50255"/>
    <w:rsid w:val="00D53406"/>
    <w:rsid w:val="00D56846"/>
    <w:rsid w:val="00D57981"/>
    <w:rsid w:val="00D644A5"/>
    <w:rsid w:val="00D66134"/>
    <w:rsid w:val="00D66520"/>
    <w:rsid w:val="00D73860"/>
    <w:rsid w:val="00D77AC8"/>
    <w:rsid w:val="00DB050F"/>
    <w:rsid w:val="00DC37FA"/>
    <w:rsid w:val="00DE34CF"/>
    <w:rsid w:val="00E017A9"/>
    <w:rsid w:val="00E13F3D"/>
    <w:rsid w:val="00E34898"/>
    <w:rsid w:val="00E70929"/>
    <w:rsid w:val="00E748E6"/>
    <w:rsid w:val="00E82F94"/>
    <w:rsid w:val="00E97740"/>
    <w:rsid w:val="00EA2838"/>
    <w:rsid w:val="00EB09B7"/>
    <w:rsid w:val="00EC034D"/>
    <w:rsid w:val="00EC5403"/>
    <w:rsid w:val="00ED19C3"/>
    <w:rsid w:val="00EE7D7C"/>
    <w:rsid w:val="00F16C67"/>
    <w:rsid w:val="00F2280E"/>
    <w:rsid w:val="00F25D98"/>
    <w:rsid w:val="00F300FB"/>
    <w:rsid w:val="00F73DE3"/>
    <w:rsid w:val="00F92F62"/>
    <w:rsid w:val="00F93058"/>
    <w:rsid w:val="00FB6386"/>
    <w:rsid w:val="00FD0C27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3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4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4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paragraph" w:styleId="af8">
    <w:name w:val="List Paragraph"/>
    <w:basedOn w:val="a"/>
    <w:uiPriority w:val="34"/>
    <w:qFormat/>
    <w:rsid w:val="00A35323"/>
    <w:pPr>
      <w:ind w:firstLineChars="200" w:firstLine="420"/>
    </w:pPr>
  </w:style>
  <w:style w:type="character" w:customStyle="1" w:styleId="NOZchn">
    <w:name w:val="NO Zchn"/>
    <w:rsid w:val="00D56846"/>
    <w:rPr>
      <w:lang w:eastAsia="en-US"/>
    </w:rPr>
  </w:style>
  <w:style w:type="paragraph" w:customStyle="1" w:styleId="TAJ">
    <w:name w:val="TAJ"/>
    <w:basedOn w:val="TH"/>
    <w:rsid w:val="00BE1EB7"/>
    <w:rPr>
      <w:rFonts w:eastAsia="宋体"/>
    </w:rPr>
  </w:style>
  <w:style w:type="paragraph" w:customStyle="1" w:styleId="Guidance">
    <w:name w:val="Guidance"/>
    <w:basedOn w:val="a"/>
    <w:rsid w:val="00BE1EB7"/>
    <w:rPr>
      <w:rFonts w:eastAsia="宋体"/>
      <w:i/>
      <w:color w:val="0000FF"/>
    </w:rPr>
  </w:style>
  <w:style w:type="character" w:customStyle="1" w:styleId="TALChar">
    <w:name w:val="TAL Char"/>
    <w:qFormat/>
    <w:rsid w:val="00BE1EB7"/>
    <w:rPr>
      <w:rFonts w:ascii="Arial" w:hAnsi="Arial"/>
      <w:sz w:val="18"/>
      <w:lang w:val="en-GB" w:eastAsia="en-US"/>
    </w:rPr>
  </w:style>
  <w:style w:type="character" w:customStyle="1" w:styleId="Char10">
    <w:name w:val="批注文字 Char1"/>
    <w:link w:val="ac"/>
    <w:rsid w:val="00BE1EB7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BE1EB7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BE1EB7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E1EB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BE1EB7"/>
    <w:rPr>
      <w:rFonts w:ascii="Arial" w:hAnsi="Arial"/>
      <w:sz w:val="18"/>
      <w:lang w:val="en-GB" w:eastAsia="en-US"/>
    </w:rPr>
  </w:style>
  <w:style w:type="character" w:customStyle="1" w:styleId="4Char1">
    <w:name w:val="标题 4 Char1"/>
    <w:link w:val="4"/>
    <w:locked/>
    <w:rsid w:val="00BE1EB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E1E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E1EB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BE1EB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BE1EB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E1E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E1EB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E1EB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E1EB7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E1EB7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BE1EB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E1E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E1EB7"/>
  </w:style>
  <w:style w:type="paragraph" w:customStyle="1" w:styleId="Reference">
    <w:name w:val="Reference"/>
    <w:basedOn w:val="a"/>
    <w:rsid w:val="00BE1EB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BE1EB7"/>
    <w:rPr>
      <w:rFonts w:ascii="Times New Roman" w:hAnsi="Times New Roman"/>
      <w:lang w:val="en-GB" w:eastAsia="en-US"/>
    </w:rPr>
  </w:style>
  <w:style w:type="character" w:customStyle="1" w:styleId="Char5">
    <w:name w:val="批注文字 Char"/>
    <w:rsid w:val="00BE1EB7"/>
    <w:rPr>
      <w:rFonts w:ascii="Times New Roman" w:hAnsi="Times New Roman"/>
      <w:lang w:val="en-GB" w:eastAsia="en-US"/>
    </w:rPr>
  </w:style>
  <w:style w:type="character" w:customStyle="1" w:styleId="Char6">
    <w:name w:val="文档结构图 Char"/>
    <w:rsid w:val="00BE1EB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BE1EB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BE1EB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批注主题 Char"/>
    <w:rsid w:val="00BE1EB7"/>
  </w:style>
  <w:style w:type="character" w:customStyle="1" w:styleId="6Char">
    <w:name w:val="标题 6 Char"/>
    <w:link w:val="6"/>
    <w:rsid w:val="0086234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A95B2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2246B-82F7-4162-9ED9-769F49C5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5588</Words>
  <Characters>31853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3</cp:revision>
  <cp:lastPrinted>1899-12-31T23:00:00Z</cp:lastPrinted>
  <dcterms:created xsi:type="dcterms:W3CDTF">2020-11-05T12:12:00Z</dcterms:created>
  <dcterms:modified xsi:type="dcterms:W3CDTF">2020-11-05T12:13:00Z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(3)uYttLEOXM3T5g/rr2X7j18QNaL9Bnhxvj9711+HEmnb/h6u5qUq8bDUD7DDJFKmLfUKIXUwR
NSHbgZOCCD8w3l/7BFR1noJlDbjRZK/QvfNzUvzyfpIId0v9E17dDO+pH6tRURLx4YX1Mrge
1QQBrFyMKreo6dAFgRQDNhxEcgVfPKQjffrUmRjEocPLqpBXowybqvXYZZ+Dv+Z0fWx0uu4B
6vk/zdnn0/jzumtIZx</vt:lpwstr>
  </property>
  <property fmtid="{D5CDD505-2E9C-101B-9397-08002B2CF9AE}" pid="22" name="_2015_ms_pID_7253431">
    <vt:lpwstr>lpRc0G7lG6j1qNXl1oF6ILtBaKv2xURbNNaNEZwvHw6ble8hEZWeM1
Fzb+a6YjCjTeCfJZ55vbStdApwPV3fP7jrglnuUaMBUMTSpewNecU5j2Eq1rTAtvX9HrHBFc
UbrLRSTBlrhFIj78Q1L1smWDpQEpwhNzIkL3XF31nYsx8YDQsBu4xqKTF3513IkM/fFk4+pc
jb8QFWeNqUDOFXD+qmDXfUUnm8YIK72vqr2s</vt:lpwstr>
  </property>
  <property fmtid="{D5CDD505-2E9C-101B-9397-08002B2CF9AE}" pid="23" name="_2015_ms_pID_7253432">
    <vt:lpwstr>+w==</vt:lpwstr>
  </property>
</Properties>
</file>